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B9B22" w14:textId="77777777" w:rsidR="00A62AF6" w:rsidRPr="009500C1" w:rsidRDefault="00A62AF6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8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НА РАСПОРЯЖЕНИЕ ЖИЛЫМ ПОМЕЩЕНИЕМ БЕЗ ОТЧУЖДЕНИЯ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62AF6" w:rsidRPr="004E0853" w14:paraId="6C2142EC" w14:textId="77777777" w:rsidTr="00AB6FA2">
        <w:tc>
          <w:tcPr>
            <w:tcW w:w="10207" w:type="dxa"/>
            <w:vAlign w:val="center"/>
          </w:tcPr>
          <w:p w14:paraId="72FB56FE" w14:textId="77777777" w:rsidR="00A62AF6" w:rsidRPr="003A49C5" w:rsidRDefault="009D551D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2F4540FD" w14:textId="77777777" w:rsidR="00A62AF6" w:rsidRPr="003A49C5" w:rsidRDefault="00A62AF6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0EDB0759" w14:textId="4DDC71E9" w:rsidR="00A62AF6" w:rsidRPr="00FF7B95" w:rsidRDefault="00A62AF6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0B452F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B448E4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6C4AFC" w:rsidRPr="006C4AFC">
              <w:rPr>
                <w:rFonts w:ascii="Arial Narrow" w:hAnsi="Arial Narrow"/>
                <w:sz w:val="26"/>
                <w:szCs w:val="26"/>
              </w:rPr>
              <w:t>пятого</w:t>
            </w:r>
            <w:r w:rsidR="000B452F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3B5A838" w14:textId="77777777" w:rsidR="00A62AF6" w:rsidRPr="00FF7B95" w:rsidRDefault="00A62AF6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6B031960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70F15815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D551D">
              <w:rPr>
                <w:rFonts w:ascii="Arial Narrow" w:hAnsi="Arial Narrow"/>
                <w:sz w:val="26"/>
                <w:szCs w:val="26"/>
              </w:rPr>
              <w:t xml:space="preserve"> 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 г.,</w:t>
            </w:r>
          </w:p>
          <w:p w14:paraId="75CD0028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D551D">
              <w:rPr>
                <w:rFonts w:ascii="Arial Narrow" w:hAnsi="Arial Narrow"/>
                <w:sz w:val="26"/>
                <w:szCs w:val="26"/>
              </w:rPr>
              <w:t>_____________</w:t>
            </w:r>
            <w:r>
              <w:rPr>
                <w:rFonts w:ascii="Arial Narrow" w:hAnsi="Arial Narrow"/>
                <w:sz w:val="26"/>
                <w:szCs w:val="26"/>
              </w:rPr>
              <w:t>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48BF956" w14:textId="77777777" w:rsidR="00A62AF6" w:rsidRPr="00FF7B95" w:rsidRDefault="009D55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62AF6" w:rsidRPr="00FF7B95">
              <w:rPr>
                <w:rFonts w:ascii="Arial Narrow" w:hAnsi="Arial Narrow"/>
                <w:sz w:val="26"/>
                <w:szCs w:val="26"/>
              </w:rPr>
              <w:t>:_______________________________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62AF6" w:rsidRPr="00FF7B95">
              <w:rPr>
                <w:rFonts w:ascii="Arial Narrow" w:hAnsi="Arial Narrow"/>
                <w:sz w:val="26"/>
                <w:szCs w:val="26"/>
              </w:rPr>
              <w:t>_________________________________</w:t>
            </w:r>
          </w:p>
          <w:p w14:paraId="18E94D5C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949723A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21AFF091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</w:t>
            </w:r>
            <w:r w:rsidR="009D551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</w:t>
            </w:r>
          </w:p>
          <w:p w14:paraId="75ACA7D0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7BAEDF27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7EB3E076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__________________________ г.,</w:t>
            </w:r>
          </w:p>
          <w:p w14:paraId="55B71477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B98EDF9" w14:textId="77777777" w:rsidR="00A62AF6" w:rsidRPr="00FF7B95" w:rsidRDefault="009D551D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A62AF6" w:rsidRPr="00FF7B95">
              <w:rPr>
                <w:rFonts w:ascii="Arial Narrow" w:hAnsi="Arial Narrow"/>
                <w:sz w:val="26"/>
                <w:szCs w:val="26"/>
              </w:rPr>
              <w:t>:____________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A62AF6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</w:t>
            </w:r>
          </w:p>
          <w:p w14:paraId="64EE5401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6198F98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DA67CE8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</w:t>
            </w:r>
            <w:r w:rsidR="009D551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</w:t>
            </w:r>
          </w:p>
          <w:p w14:paraId="37129D15" w14:textId="77777777" w:rsidR="00A62AF6" w:rsidRPr="00FF7B95" w:rsidRDefault="00A62AF6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0210F6F" w14:textId="77777777" w:rsidR="005A5366" w:rsidRPr="002E0B96" w:rsidRDefault="00A62AF6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распоряжаться и владеть принадлежащим мне на праве собственности жилым помещением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(комната, квартира, дом и другие) </w:t>
            </w:r>
            <w:r w:rsidRPr="00A62AF6">
              <w:rPr>
                <w:rFonts w:ascii="Arial Narrow" w:hAnsi="Arial Narrow" w:cs="Times New Roman"/>
                <w:noProof/>
                <w:sz w:val="32"/>
              </w:rPr>
              <w:t>_________________</w:t>
            </w:r>
            <w:r w:rsidR="009D551D">
              <w:rPr>
                <w:rFonts w:ascii="Arial Narrow" w:hAnsi="Arial Narrow" w:cs="Times New Roman"/>
                <w:noProof/>
                <w:sz w:val="32"/>
              </w:rPr>
              <w:t>_</w:t>
            </w:r>
            <w:r w:rsidRPr="00A62AF6">
              <w:rPr>
                <w:rFonts w:ascii="Arial Narrow" w:hAnsi="Arial Narrow" w:cs="Times New Roman"/>
                <w:noProof/>
                <w:sz w:val="32"/>
              </w:rPr>
              <w:t>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A62AF6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расположенным по адресу: </w:t>
            </w:r>
            <w:r w:rsidRPr="00A62AF6">
              <w:rPr>
                <w:rFonts w:ascii="Arial Narrow" w:hAnsi="Arial Narrow" w:cs="Times New Roman"/>
                <w:noProof/>
                <w:sz w:val="32"/>
              </w:rPr>
              <w:t>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A62AF6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D27486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6F5A093C" w14:textId="77777777" w:rsidR="00A62AF6" w:rsidRPr="007135E3" w:rsidRDefault="00A62AF6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без права отчуждения указанного жилого помещения; заключать все разрешенные законом сделки по сдаче в наем, эксплуатации и обслуживанию указанного жилого помещения; производить ремонт и перепланировку, представлять мои интересы во всех учреждениях, организациях, предприятиях и кооперативах по всем вопросам, связанным с указанным жилым помещением, регистрировать договоры, с правом дачи согласия от моего имени на временную и постоянную регистрацию граждан в указанном жилом помещении, получать и выплачивать за меня причитающиеся по соответствующим договорам денежные суммы, подавать и получать необходимые справки, заявления и другие документы,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531148F3" w14:textId="77777777" w:rsidR="00A62AF6" w:rsidRPr="00AB6FA2" w:rsidRDefault="00A62AF6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A62AF6" w14:paraId="247703DE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59287DCC" w14:textId="77777777" w:rsidR="00A62AF6" w:rsidRPr="00FF7B95" w:rsidRDefault="00A62AF6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9D551D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016EEE0E" w14:textId="77777777" w:rsidR="00A62AF6" w:rsidRPr="00FF7B95" w:rsidRDefault="00A62AF6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17AF34A1" w14:textId="77777777" w:rsidR="00A62AF6" w:rsidRPr="00FF7B95" w:rsidRDefault="00A62AF6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3782B80A" w14:textId="77777777" w:rsidR="00A62AF6" w:rsidRDefault="00A62AF6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CDB3BC7" w14:textId="77777777" w:rsidR="00A62AF6" w:rsidRDefault="00A62AF6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190FEE2" w14:textId="77777777" w:rsidR="00A62AF6" w:rsidRPr="00FF7B95" w:rsidRDefault="00A62AF6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628F09C7" w14:textId="77777777" w:rsidR="00A62AF6" w:rsidRPr="004F7E55" w:rsidRDefault="00A62AF6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04DC16B2" w14:textId="77777777" w:rsidR="00A62AF6" w:rsidRDefault="00A62AF6" w:rsidP="009D551D">
      <w:pPr>
        <w:spacing w:line="240" w:lineRule="auto"/>
        <w:ind w:left="8931" w:firstLine="0"/>
        <w:jc w:val="center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A62AF6" w14:paraId="19FBAB0F" w14:textId="77777777" w:rsidTr="00B448E4">
        <w:trPr>
          <w:cantSplit/>
        </w:trPr>
        <w:tc>
          <w:tcPr>
            <w:tcW w:w="10348" w:type="dxa"/>
          </w:tcPr>
          <w:p w14:paraId="6B977963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2D18CBB1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B4B218A" w14:textId="03FA98DC" w:rsidR="00791F32" w:rsidRDefault="00791F32" w:rsidP="00791F32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6C4AFC" w:rsidRPr="006C4AFC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7C52759C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0276D0A5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B518F3F56F1044FA99D1FB5485400D23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232EFDDE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5CCE02C5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664D173B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36812034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2BD48B4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29AE4C1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B467EE8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2A7F4601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FAD55EA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7C5E07D" w14:textId="77777777" w:rsidR="00791F32" w:rsidRDefault="00791F32" w:rsidP="00791F32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93E66D3" w14:textId="2D4201FD" w:rsidR="00A62AF6" w:rsidRDefault="00791F32" w:rsidP="00791F32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05ABAA153A5043C6805DA36B2DF039BA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66DE2255" w14:textId="77777777" w:rsidR="00A62AF6" w:rsidRPr="00966DB7" w:rsidRDefault="00A62AF6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A62AF6" w:rsidRPr="00966DB7" w:rsidSect="00A62AF6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BA55E0" w14:textId="77777777" w:rsidR="00FF6EAE" w:rsidRDefault="00FF6EAE" w:rsidP="00B72228">
      <w:pPr>
        <w:spacing w:line="240" w:lineRule="auto"/>
      </w:pPr>
      <w:r>
        <w:separator/>
      </w:r>
    </w:p>
  </w:endnote>
  <w:endnote w:type="continuationSeparator" w:id="0">
    <w:p w14:paraId="191206ED" w14:textId="77777777" w:rsidR="00FF6EAE" w:rsidRDefault="00FF6EAE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B5605" w14:textId="77777777" w:rsidR="00D27EE8" w:rsidRPr="0016338C" w:rsidRDefault="00D27EE8" w:rsidP="0016338C">
    <w:pPr>
      <w:pStyle w:val="a5"/>
      <w:shd w:val="clear" w:color="auto" w:fill="FFFFFF" w:themeFill="background1"/>
      <w:jc w:val="right"/>
      <w:rPr>
        <w:color w:val="000000" w:themeColor="text1"/>
        <w:sz w:val="20"/>
        <w:szCs w:val="20"/>
      </w:rPr>
    </w:pPr>
    <w:r w:rsidRPr="0016338C">
      <w:rPr>
        <w:rFonts w:ascii="Arial Narrow" w:hAnsi="Arial Narrow"/>
        <w:color w:val="000000" w:themeColor="text1"/>
        <w:sz w:val="20"/>
        <w:szCs w:val="20"/>
      </w:rPr>
      <w:t xml:space="preserve">ДОВЕРЕННОСТЬ ФОРМА №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8</w:t>
    </w:r>
    <w:r w:rsidRPr="0016338C">
      <w:rPr>
        <w:rFonts w:ascii="Arial Narrow" w:hAnsi="Arial Narrow"/>
        <w:color w:val="000000" w:themeColor="text1"/>
        <w:sz w:val="20"/>
        <w:szCs w:val="20"/>
      </w:rPr>
      <w:t xml:space="preserve"> </w:t>
    </w:r>
    <w:r w:rsidR="007053E8" w:rsidRPr="00D27486">
      <w:rPr>
        <w:rFonts w:ascii="Arial Narrow" w:hAnsi="Arial Narrow"/>
        <w:noProof/>
        <w:color w:val="000000" w:themeColor="text1"/>
        <w:sz w:val="20"/>
        <w:szCs w:val="20"/>
      </w:rPr>
      <w:t>НА РАСПОРЯЖЕНИЕ ЖИЛЫМ ПОМЕЩЕНИЕМ БЕЗ ОТЧУЖДЕНИЯ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1267C" w14:textId="77777777" w:rsidR="00FF6EAE" w:rsidRDefault="00FF6EAE" w:rsidP="00B72228">
      <w:pPr>
        <w:spacing w:line="240" w:lineRule="auto"/>
      </w:pPr>
      <w:r>
        <w:separator/>
      </w:r>
    </w:p>
  </w:footnote>
  <w:footnote w:type="continuationSeparator" w:id="0">
    <w:p w14:paraId="319F96C2" w14:textId="77777777" w:rsidR="00FF6EAE" w:rsidRDefault="00FF6EAE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8B9A9" w14:textId="77777777" w:rsidR="00D27EE8" w:rsidRPr="00F02BF4" w:rsidRDefault="00D27EE8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906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2AF"/>
    <w:rsid w:val="0004070C"/>
    <w:rsid w:val="000636D4"/>
    <w:rsid w:val="000701B6"/>
    <w:rsid w:val="000707CF"/>
    <w:rsid w:val="00093CD1"/>
    <w:rsid w:val="000A1D29"/>
    <w:rsid w:val="000B452F"/>
    <w:rsid w:val="000B52AF"/>
    <w:rsid w:val="000B7242"/>
    <w:rsid w:val="000E34D7"/>
    <w:rsid w:val="00110A57"/>
    <w:rsid w:val="0011586B"/>
    <w:rsid w:val="00146180"/>
    <w:rsid w:val="0015730E"/>
    <w:rsid w:val="0016338C"/>
    <w:rsid w:val="00164B43"/>
    <w:rsid w:val="00167D3D"/>
    <w:rsid w:val="001C65E1"/>
    <w:rsid w:val="001F7938"/>
    <w:rsid w:val="0022122D"/>
    <w:rsid w:val="00255849"/>
    <w:rsid w:val="00262F34"/>
    <w:rsid w:val="00271AE7"/>
    <w:rsid w:val="002E0B96"/>
    <w:rsid w:val="00307AB7"/>
    <w:rsid w:val="00316D6E"/>
    <w:rsid w:val="0032458A"/>
    <w:rsid w:val="00334763"/>
    <w:rsid w:val="003403C2"/>
    <w:rsid w:val="00341897"/>
    <w:rsid w:val="0038430B"/>
    <w:rsid w:val="003A49C5"/>
    <w:rsid w:val="003A7F24"/>
    <w:rsid w:val="003C2445"/>
    <w:rsid w:val="003F5FCB"/>
    <w:rsid w:val="00461D32"/>
    <w:rsid w:val="004D3061"/>
    <w:rsid w:val="004D3427"/>
    <w:rsid w:val="004E0853"/>
    <w:rsid w:val="004F0910"/>
    <w:rsid w:val="00535B34"/>
    <w:rsid w:val="00574833"/>
    <w:rsid w:val="005840EA"/>
    <w:rsid w:val="005A5366"/>
    <w:rsid w:val="005E103A"/>
    <w:rsid w:val="005E1BB4"/>
    <w:rsid w:val="0063674D"/>
    <w:rsid w:val="0064066B"/>
    <w:rsid w:val="006450A9"/>
    <w:rsid w:val="00666C3E"/>
    <w:rsid w:val="00672C59"/>
    <w:rsid w:val="006A6AEF"/>
    <w:rsid w:val="006B785F"/>
    <w:rsid w:val="006C4AFC"/>
    <w:rsid w:val="006F021D"/>
    <w:rsid w:val="0070029B"/>
    <w:rsid w:val="007053E8"/>
    <w:rsid w:val="00712185"/>
    <w:rsid w:val="007135E3"/>
    <w:rsid w:val="00733A99"/>
    <w:rsid w:val="00791F32"/>
    <w:rsid w:val="007A15BB"/>
    <w:rsid w:val="007C6DE4"/>
    <w:rsid w:val="007E1671"/>
    <w:rsid w:val="007E1C84"/>
    <w:rsid w:val="007E47D6"/>
    <w:rsid w:val="00806871"/>
    <w:rsid w:val="0081645E"/>
    <w:rsid w:val="008A1FB3"/>
    <w:rsid w:val="008A5A3A"/>
    <w:rsid w:val="008A7E40"/>
    <w:rsid w:val="0090298D"/>
    <w:rsid w:val="00904B32"/>
    <w:rsid w:val="00921C1D"/>
    <w:rsid w:val="009500C1"/>
    <w:rsid w:val="00966DB7"/>
    <w:rsid w:val="00970F3E"/>
    <w:rsid w:val="00994107"/>
    <w:rsid w:val="009D02DC"/>
    <w:rsid w:val="009D551D"/>
    <w:rsid w:val="00A0332E"/>
    <w:rsid w:val="00A06B57"/>
    <w:rsid w:val="00A62AF6"/>
    <w:rsid w:val="00A85205"/>
    <w:rsid w:val="00A866A0"/>
    <w:rsid w:val="00A87B1D"/>
    <w:rsid w:val="00AB0C7E"/>
    <w:rsid w:val="00AB3077"/>
    <w:rsid w:val="00AB6FA2"/>
    <w:rsid w:val="00AC446B"/>
    <w:rsid w:val="00AF0CF4"/>
    <w:rsid w:val="00AF471F"/>
    <w:rsid w:val="00B22F7E"/>
    <w:rsid w:val="00B25606"/>
    <w:rsid w:val="00B40398"/>
    <w:rsid w:val="00B448E4"/>
    <w:rsid w:val="00B50C8A"/>
    <w:rsid w:val="00B60422"/>
    <w:rsid w:val="00B72228"/>
    <w:rsid w:val="00B87612"/>
    <w:rsid w:val="00BC746B"/>
    <w:rsid w:val="00C27556"/>
    <w:rsid w:val="00C27944"/>
    <w:rsid w:val="00C53286"/>
    <w:rsid w:val="00C608EA"/>
    <w:rsid w:val="00C956D9"/>
    <w:rsid w:val="00CC1F26"/>
    <w:rsid w:val="00CE4117"/>
    <w:rsid w:val="00D04851"/>
    <w:rsid w:val="00D07F43"/>
    <w:rsid w:val="00D27EE8"/>
    <w:rsid w:val="00D664AF"/>
    <w:rsid w:val="00D75AD9"/>
    <w:rsid w:val="00D93751"/>
    <w:rsid w:val="00D96B82"/>
    <w:rsid w:val="00E12880"/>
    <w:rsid w:val="00E26B76"/>
    <w:rsid w:val="00E812F6"/>
    <w:rsid w:val="00F02BF4"/>
    <w:rsid w:val="00F67780"/>
    <w:rsid w:val="00F853FD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E3D2A"/>
  <w15:docId w15:val="{4C32AADC-209C-49C1-8F49-B44B73A6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8%20&#1053;&#1040;%20&#1056;&#1040;&#1057;&#1055;&#1054;&#1056;&#1071;&#1046;&#1045;&#1053;&#1048;&#1045;%20&#1046;&#1048;&#1051;&#1067;&#1052;%20&#1055;&#1054;&#1052;&#1045;&#1065;&#1045;&#1053;&#1048;&#1045;&#1052;%20&#1041;&#1045;&#1047;%20&#1054;&#1058;&#1063;&#1059;&#1046;&#1044;&#1045;&#1053;&#1048;&#107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518F3F56F1044FA99D1FB5485400D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6F11D-2EFF-4AD3-BCF8-F7DB3C04C05C}"/>
      </w:docPartPr>
      <w:docPartBody>
        <w:p w:rsidR="00703C64" w:rsidRDefault="00703C64" w:rsidP="00703C64">
          <w:pPr>
            <w:pStyle w:val="B518F3F56F1044FA99D1FB5485400D23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5ABAA153A5043C6805DA36B2DF039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6F6D6B-82A0-4A67-B8C2-8448A8B69D07}"/>
      </w:docPartPr>
      <w:docPartBody>
        <w:p w:rsidR="00703C64" w:rsidRDefault="00703C64" w:rsidP="00703C64">
          <w:pPr>
            <w:pStyle w:val="05ABAA153A5043C6805DA36B2DF039BA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4B0"/>
    <w:rsid w:val="002346C2"/>
    <w:rsid w:val="00271AE7"/>
    <w:rsid w:val="00281918"/>
    <w:rsid w:val="006A04B0"/>
    <w:rsid w:val="00703C64"/>
    <w:rsid w:val="00932377"/>
    <w:rsid w:val="00C27556"/>
    <w:rsid w:val="00E509D2"/>
    <w:rsid w:val="00EA7C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3C64"/>
  </w:style>
  <w:style w:type="paragraph" w:customStyle="1" w:styleId="B518F3F56F1044FA99D1FB5485400D23">
    <w:name w:val="B518F3F56F1044FA99D1FB5485400D23"/>
    <w:rsid w:val="00703C64"/>
    <w:rPr>
      <w:kern w:val="2"/>
      <w14:ligatures w14:val="standardContextual"/>
    </w:rPr>
  </w:style>
  <w:style w:type="paragraph" w:customStyle="1" w:styleId="05ABAA153A5043C6805DA36B2DF039BA">
    <w:name w:val="05ABAA153A5043C6805DA36B2DF039BA"/>
    <w:rsid w:val="00703C6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03E7C-3A58-481B-AEA3-DF235E40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8 НА РАСПОРЯЖЕНИЕ ЖИЛЫМ ПОМЕЩЕНИЕМ БЕЗ ОТЧУЖДЕНИЯ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2021-12-20T09:48:00Z</dcterms:created>
  <dcterms:modified xsi:type="dcterms:W3CDTF">2024-08-09T07:23:00Z</dcterms:modified>
</cp:coreProperties>
</file>